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53079" w14:textId="77777777" w:rsidR="00D7290A" w:rsidRDefault="00D7290A" w:rsidP="00D729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STONHAM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2C51977B" w14:textId="77777777" w:rsidR="00D7290A" w:rsidRDefault="00D7290A" w:rsidP="00D7290A">
      <w:pPr>
        <w:pStyle w:val="NoSpacing"/>
        <w:rPr>
          <w:rFonts w:cs="Times New Roman"/>
          <w:szCs w:val="24"/>
        </w:rPr>
      </w:pPr>
    </w:p>
    <w:p w14:paraId="512D1789" w14:textId="77777777" w:rsidR="00D7290A" w:rsidRDefault="00D7290A" w:rsidP="00D7290A">
      <w:pPr>
        <w:pStyle w:val="NoSpacing"/>
        <w:rPr>
          <w:rFonts w:cs="Times New Roman"/>
          <w:szCs w:val="24"/>
        </w:rPr>
      </w:pPr>
    </w:p>
    <w:p w14:paraId="49ECB20B" w14:textId="77777777" w:rsidR="00D7290A" w:rsidRDefault="00D7290A" w:rsidP="00D729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Busshe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Dunwich</w:t>
      </w:r>
      <w:proofErr w:type="spellEnd"/>
      <w:r>
        <w:rPr>
          <w:rFonts w:cs="Times New Roman"/>
          <w:szCs w:val="24"/>
        </w:rPr>
        <w:t>, Suffolk(q.v.),</w:t>
      </w:r>
    </w:p>
    <w:p w14:paraId="18773095" w14:textId="77777777" w:rsidR="00D7290A" w:rsidRDefault="00D7290A" w:rsidP="00D729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2F8F7CC7" w14:textId="77777777" w:rsidR="00D7290A" w:rsidRDefault="00D7290A" w:rsidP="00D729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2EB29E0F" w14:textId="77777777" w:rsidR="00D7290A" w:rsidRDefault="00D7290A" w:rsidP="00D7290A">
      <w:pPr>
        <w:pStyle w:val="NoSpacing"/>
        <w:rPr>
          <w:rFonts w:cs="Times New Roman"/>
          <w:szCs w:val="24"/>
        </w:rPr>
      </w:pPr>
    </w:p>
    <w:p w14:paraId="15666F08" w14:textId="77777777" w:rsidR="00D7290A" w:rsidRDefault="00D7290A" w:rsidP="00D7290A">
      <w:pPr>
        <w:pStyle w:val="NoSpacing"/>
        <w:rPr>
          <w:rFonts w:cs="Times New Roman"/>
          <w:szCs w:val="24"/>
        </w:rPr>
      </w:pPr>
    </w:p>
    <w:p w14:paraId="15BE479F" w14:textId="77777777" w:rsidR="00D7290A" w:rsidRDefault="00D7290A" w:rsidP="00D729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June 2023</w:t>
      </w:r>
    </w:p>
    <w:p w14:paraId="5D9FF2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E4812" w14:textId="77777777" w:rsidR="00D7290A" w:rsidRDefault="00D7290A" w:rsidP="009139A6">
      <w:r>
        <w:separator/>
      </w:r>
    </w:p>
  </w:endnote>
  <w:endnote w:type="continuationSeparator" w:id="0">
    <w:p w14:paraId="79C8ED94" w14:textId="77777777" w:rsidR="00D7290A" w:rsidRDefault="00D729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17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EE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4C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E5B44" w14:textId="77777777" w:rsidR="00D7290A" w:rsidRDefault="00D7290A" w:rsidP="009139A6">
      <w:r>
        <w:separator/>
      </w:r>
    </w:p>
  </w:footnote>
  <w:footnote w:type="continuationSeparator" w:id="0">
    <w:p w14:paraId="04B2451D" w14:textId="77777777" w:rsidR="00D7290A" w:rsidRDefault="00D729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84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9E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3AD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90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290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5DC6D"/>
  <w15:chartTrackingRefBased/>
  <w15:docId w15:val="{22CB666E-AEED-455D-9820-B1AFE6E7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729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2023-06-23T08:37:00Z</dcterms:created>
  <dcterms:modified xsi:type="dcterms:W3CDTF">2023-06-23T08:37:00Z</dcterms:modified>
</cp:coreProperties>
</file>